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5FCC4" w14:textId="77777777" w:rsidR="00054E01" w:rsidRDefault="00054E01" w:rsidP="00054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ASTON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37FEA666" w14:textId="77777777" w:rsidR="00054E01" w:rsidRDefault="00054E01" w:rsidP="00054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Abingdon, Berkshire. Chapman.</w:t>
      </w:r>
    </w:p>
    <w:p w14:paraId="3F425D90" w14:textId="77777777" w:rsidR="00054E01" w:rsidRDefault="00054E01" w:rsidP="00054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0C343A" w14:textId="77777777" w:rsidR="00054E01" w:rsidRDefault="00054E01" w:rsidP="00054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3C89E3" w14:textId="77777777" w:rsidR="00054E01" w:rsidRDefault="00054E01" w:rsidP="00054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Rumbald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brought a plaint of debt against him, </w:t>
      </w:r>
    </w:p>
    <w:p w14:paraId="708283D5" w14:textId="77777777" w:rsidR="00054E01" w:rsidRDefault="00054E01" w:rsidP="00054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Richard Clerk of Ingatestone(q.v.), Roger Alston of Abingdon, Berkshire(q.v.),</w:t>
      </w:r>
    </w:p>
    <w:p w14:paraId="5A086F53" w14:textId="77777777" w:rsidR="00054E01" w:rsidRDefault="00054E01" w:rsidP="00054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Lorchun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Thaxted, Essex(q.v.).</w:t>
      </w:r>
    </w:p>
    <w:p w14:paraId="10A3A131" w14:textId="77777777" w:rsidR="00054E01" w:rsidRDefault="00054E01" w:rsidP="00054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06B86B3" w14:textId="77777777" w:rsidR="00054E01" w:rsidRDefault="00054E01" w:rsidP="00054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1B802E" w14:textId="77777777" w:rsidR="00054E01" w:rsidRDefault="00054E01" w:rsidP="00054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21147FF" w14:textId="77777777" w:rsidR="00054E01" w:rsidRDefault="00054E01" w:rsidP="00054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2022</w:t>
      </w:r>
    </w:p>
    <w:p w14:paraId="5768024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801F2" w14:textId="77777777" w:rsidR="00054E01" w:rsidRDefault="00054E01" w:rsidP="009139A6">
      <w:r>
        <w:separator/>
      </w:r>
    </w:p>
  </w:endnote>
  <w:endnote w:type="continuationSeparator" w:id="0">
    <w:p w14:paraId="01A11634" w14:textId="77777777" w:rsidR="00054E01" w:rsidRDefault="00054E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41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7E15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177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BBAF3" w14:textId="77777777" w:rsidR="00054E01" w:rsidRDefault="00054E01" w:rsidP="009139A6">
      <w:r>
        <w:separator/>
      </w:r>
    </w:p>
  </w:footnote>
  <w:footnote w:type="continuationSeparator" w:id="0">
    <w:p w14:paraId="2BCC8B02" w14:textId="77777777" w:rsidR="00054E01" w:rsidRDefault="00054E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395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42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5CD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E01"/>
    <w:rsid w:val="00054E0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E7330"/>
  <w15:chartTrackingRefBased/>
  <w15:docId w15:val="{08C1026A-FCA7-412C-94E6-BE7372C2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4E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2022-07-24T11:39:00Z</dcterms:created>
  <dcterms:modified xsi:type="dcterms:W3CDTF">2022-07-24T11:40:00Z</dcterms:modified>
</cp:coreProperties>
</file>